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Cardiff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Cardiff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Cardiff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Cardiff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Cardiff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Cardiff East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61.1% </w:t>
      </w:r>
      <w:r w:rsidRPr="004747BF">
        <w:rPr>
          <w:rFonts w:ascii="Libre Franklin Light" w:eastAsia="Times New Roman" w:hAnsi="Libre Franklin Light" w:cs="Calibri Light"/>
        </w:rPr>
        <w:t xml:space="preserve">of those respondents classified as PGSI 8+ in Cardiff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Cardiff East is estimated to be </w:t>
      </w:r>
      <w:r w:rsidRPr="00773DF7">
        <w:rPr>
          <w:rFonts w:ascii="Libre Franklin Light" w:eastAsia="Times New Roman" w:hAnsi="Libre Franklin Light" w:cs="Calibri Light"/>
          <w:b/>
          <w:bCs/>
          <w:color w:val="C45911" w:themeColor="accent2" w:themeShade="BF"/>
        </w:rPr>
        <w:t xml:space="preserve">£2,381,580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Cardiff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Cardiff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rdiff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Cardiff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rdiff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Cardiff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rdiff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Cardiff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Cardiff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Cardiff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Cardiff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Cardiff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£2,381,580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Cardiff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£38,792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£802,241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£57,470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£29,633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£1,437,281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£2,381,580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Cardiff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Cardiff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Cardiff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Cardiff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Cardiff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Cardiff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BEA91C7-0323-429B-A1AD-4C9EC1687EB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